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-903"/>
        <w:tblW w:w="182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2"/>
      </w:tblGrid>
      <w:tr w:rsidR="005A5D7B" w:rsidRPr="00F76A7A" w:rsidTr="008C7D7B">
        <w:trPr>
          <w:trHeight w:val="270"/>
          <w:tblCellSpacing w:w="0" w:type="dxa"/>
        </w:trPr>
        <w:tc>
          <w:tcPr>
            <w:tcW w:w="181" w:type="dxa"/>
          </w:tcPr>
          <w:p w:rsidR="005A5D7B" w:rsidRPr="006239E7" w:rsidRDefault="005A5D7B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7B" w:rsidRPr="00F76A7A" w:rsidTr="008C7D7B">
        <w:trPr>
          <w:trHeight w:val="285"/>
          <w:tblCellSpacing w:w="0" w:type="dxa"/>
        </w:trPr>
        <w:tc>
          <w:tcPr>
            <w:tcW w:w="182" w:type="dxa"/>
          </w:tcPr>
          <w:p w:rsidR="005A5D7B" w:rsidRPr="00F76A7A" w:rsidRDefault="005A5D7B" w:rsidP="00CA7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5A5D7B" w:rsidRPr="0085204C" w:rsidRDefault="005A5D7B" w:rsidP="0085204C">
      <w:pPr>
        <w:spacing w:after="0"/>
        <w:rPr>
          <w:vanish/>
        </w:rPr>
      </w:pPr>
    </w:p>
    <w:tbl>
      <w:tblPr>
        <w:tblW w:w="1008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20"/>
        <w:gridCol w:w="4860"/>
      </w:tblGrid>
      <w:tr w:rsidR="005A5D7B" w:rsidRPr="00D650C3" w:rsidTr="00C95147">
        <w:trPr>
          <w:trHeight w:val="1188"/>
          <w:tblCellSpacing w:w="0" w:type="dxa"/>
        </w:trPr>
        <w:tc>
          <w:tcPr>
            <w:tcW w:w="10080" w:type="dxa"/>
            <w:gridSpan w:val="2"/>
          </w:tcPr>
          <w:p w:rsidR="005A5D7B" w:rsidRPr="00D650C3" w:rsidRDefault="005A5D7B" w:rsidP="00CA7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</w:t>
            </w:r>
            <w:r w:rsidRPr="00D650C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Образец № 3</w:t>
            </w:r>
          </w:p>
        </w:tc>
      </w:tr>
      <w:tr w:rsidR="005A5D7B" w:rsidRPr="00D650C3" w:rsidTr="009F6EA9">
        <w:trPr>
          <w:gridAfter w:val="1"/>
          <w:wAfter w:w="4860" w:type="dxa"/>
          <w:tblCellSpacing w:w="0" w:type="dxa"/>
        </w:trPr>
        <w:tc>
          <w:tcPr>
            <w:tcW w:w="5220" w:type="dxa"/>
          </w:tcPr>
          <w:p w:rsidR="005A5D7B" w:rsidRPr="00D650C3" w:rsidRDefault="005A5D7B" w:rsidP="00D6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9E2EB7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ДЕКЛАРАЦИЯ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9E2EB7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по чл. 47, ал. 9 от Закона за обществените поръчки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7B" w:rsidRPr="00D971D0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(трите имена)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D971D0" w:rsidRDefault="005A5D7B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(номер на лична карта, дата, орган и място на издаването)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качеството си на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Default="005A5D7B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A5D7B" w:rsidRPr="00D971D0" w:rsidRDefault="005A5D7B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(длъжност)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D971D0" w:rsidRDefault="005A5D7B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участника)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…,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Default="005A5D7B" w:rsidP="00BE49A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в изпълнение на чл. 47, ал. 9 ЗОП и в съответствие с изискванията на възложителя при възлагане на обществена поръчка с предмет: </w:t>
            </w:r>
            <w:r w:rsidRPr="00857C45"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bg-BG" w:eastAsia="ru-RU"/>
              </w:rPr>
              <w:t>„</w:t>
            </w:r>
            <w:r w:rsidRPr="00857C45"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Доставка на компютърни конфигурации за общинска администрация</w:t>
            </w:r>
            <w:r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7C45"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bg-BG" w:eastAsia="ru-RU"/>
              </w:rPr>
              <w:t xml:space="preserve">и </w:t>
            </w:r>
            <w:r w:rsidRPr="00857C45"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в населените места на общината по обособени позиции</w:t>
            </w:r>
            <w:r w:rsidRPr="00857C45"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bg-BG" w:eastAsia="ru-RU"/>
              </w:rPr>
              <w:t>”</w:t>
            </w:r>
            <w:r w:rsidRPr="00857C45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</w:t>
            </w:r>
          </w:p>
          <w:p w:rsidR="005A5D7B" w:rsidRPr="006F5C74" w:rsidRDefault="005A5D7B" w:rsidP="00BE49A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F5C7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............................................................................................................................................................</w:t>
            </w:r>
          </w:p>
          <w:p w:rsidR="005A5D7B" w:rsidRPr="008C7D7B" w:rsidRDefault="005A5D7B" w:rsidP="008C7D7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F5C74"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6F5C74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 w:rsidRPr="006F5C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7B" w:rsidRPr="007A5F6D" w:rsidRDefault="005A5D7B" w:rsidP="007A5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6D">
              <w:rPr>
                <w:rFonts w:ascii="Times New Roman" w:hAnsi="Times New Roman" w:cs="Times New Roman"/>
                <w:b/>
                <w:sz w:val="24"/>
                <w:szCs w:val="24"/>
              </w:rPr>
              <w:t>ДЕКЛАРИРАМ: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1. В качеството ми на лице по чл. 47, ал. 4 ЗОП не съм осъждан с влязла в сила присъда/реабилитиран съм (невярното се зачертава) за: 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б) подкуп по чл. 301 – 307 от Наказателния кодекс;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в) участие в организирана престъпна група по чл. 321 и 321а от Наказателния кодекс;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г) престъпление против собствеността по чл. 194 – 217 от Наказателния кодекс;</w:t>
            </w:r>
          </w:p>
        </w:tc>
      </w:tr>
      <w:tr w:rsidR="005A5D7B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д) престъпление против стопанството по чл. 219 – 252 от Наказателния кодекс; </w:t>
            </w:r>
          </w:p>
        </w:tc>
      </w:tr>
      <w:tr w:rsidR="005A5D7B" w:rsidRPr="00271CA6" w:rsidTr="009F6EA9">
        <w:trPr>
          <w:trHeight w:val="81"/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7B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Представляваният от мен участник не е обявен в несъстоятелност.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4. Представляваният от мен участник </w:t>
            </w:r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(отбелязва се само едно обстоятелство, което се отнася до конкретния участник):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участници).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5. В качеството ми на лице по чл. 47, ал. 4 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7.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дставляваният от мен участник 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(вярното се отбелязва): 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участници);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в) не е преустановил дейността си. 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F51A54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8. В качеството ми на лице по чл. 47, ал. 4 ЗОП не съм лишен/лишена от право да упражнявам определена професия или дейност съгласно законодателството на държавата, в която е извършено нарушението (включително за нарушения, свързани с износа на продукти в областта на отбраната и сигурността).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F51A54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A5D7B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5A5D7B" w:rsidRPr="009F6EA9" w:rsidRDefault="005A5D7B" w:rsidP="009F6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A5D7B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5A5D7B" w:rsidRPr="00340D4D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Известна ми е отговорността по чл. 313 от Наказателния кодекс за неверни данни. 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Публичните </w:t>
            </w:r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регистри (съгласно законодателството на държавата, в която участникът е установен)</w:t>
            </w:r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, в които се съдържа информация за посочените обстоятелства по т. 1 – 4, както и по т. 7, 8</w:t>
            </w:r>
            <w:r w:rsidRPr="005703A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са: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т. 1 – 4, както и по т. 7, 8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са: 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5A5D7B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5A5D7B" w:rsidRPr="00271CA6" w:rsidRDefault="005A5D7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5A5D7B" w:rsidRDefault="005A5D7B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38"/>
        <w:gridCol w:w="107"/>
      </w:tblGrid>
      <w:tr w:rsidR="005A5D7B" w:rsidRPr="00271CA6" w:rsidTr="00826A50">
        <w:trPr>
          <w:tblCellSpacing w:w="0" w:type="dxa"/>
        </w:trPr>
        <w:tc>
          <w:tcPr>
            <w:tcW w:w="9538" w:type="dxa"/>
          </w:tcPr>
          <w:p w:rsidR="005A5D7B" w:rsidRPr="00271CA6" w:rsidRDefault="005A5D7B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………………………./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107" w:type="dxa"/>
          </w:tcPr>
          <w:p w:rsidR="005A5D7B" w:rsidRPr="00271CA6" w:rsidRDefault="005A5D7B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7B" w:rsidRPr="00271CA6" w:rsidRDefault="005A5D7B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</w:tr>
    </w:tbl>
    <w:p w:rsidR="005A5D7B" w:rsidRPr="00673DE0" w:rsidRDefault="005A5D7B" w:rsidP="008C7D7B">
      <w:pPr>
        <w:ind w:firstLine="720"/>
        <w:jc w:val="center"/>
        <w:rPr>
          <w:rFonts w:ascii="Times New Roman" w:hAnsi="Times New Roman"/>
          <w:b/>
          <w:i/>
          <w:sz w:val="24"/>
          <w:szCs w:val="24"/>
          <w:lang w:val="bg-BG"/>
        </w:rPr>
      </w:pPr>
      <w:r w:rsidRPr="00673DE0">
        <w:rPr>
          <w:rFonts w:ascii="Times New Roman" w:hAnsi="Times New Roman"/>
          <w:b/>
          <w:i/>
          <w:sz w:val="24"/>
          <w:szCs w:val="24"/>
          <w:lang w:val="bg-BG"/>
        </w:rPr>
        <w:t xml:space="preserve">Забележка: Образеца </w:t>
      </w:r>
      <w:r w:rsidRPr="00673DE0">
        <w:rPr>
          <w:rFonts w:ascii="Times New Roman" w:hAnsi="Times New Roman"/>
          <w:b/>
          <w:i/>
          <w:sz w:val="24"/>
          <w:szCs w:val="24"/>
        </w:rPr>
        <w:t>се подава за всяка една позиция по отделно</w:t>
      </w:r>
      <w:r w:rsidRPr="00673DE0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Pr="00673DE0">
        <w:rPr>
          <w:rFonts w:ascii="Times New Roman" w:hAnsi="Times New Roman"/>
          <w:b/>
          <w:i/>
          <w:sz w:val="24"/>
          <w:szCs w:val="24"/>
        </w:rPr>
        <w:t>!</w:t>
      </w:r>
    </w:p>
    <w:p w:rsidR="005A5D7B" w:rsidRPr="004D1211" w:rsidRDefault="005A5D7B" w:rsidP="00AC4202"/>
    <w:sectPr w:rsidR="005A5D7B" w:rsidRPr="004D1211" w:rsidSect="00D971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360" w:right="1440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D7B" w:rsidRDefault="005A5D7B">
      <w:r>
        <w:separator/>
      </w:r>
    </w:p>
  </w:endnote>
  <w:endnote w:type="continuationSeparator" w:id="0">
    <w:p w:rsidR="005A5D7B" w:rsidRDefault="005A5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D7B" w:rsidRDefault="005A5D7B" w:rsidP="003B683D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5A5D7B" w:rsidRDefault="005A5D7B" w:rsidP="0098544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D7B" w:rsidRDefault="005A5D7B" w:rsidP="003B683D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1</w:t>
    </w:r>
    <w:r>
      <w:rPr>
        <w:rStyle w:val="PageNumber"/>
        <w:rFonts w:cs="Calibri"/>
      </w:rPr>
      <w:fldChar w:fldCharType="end"/>
    </w:r>
  </w:p>
  <w:p w:rsidR="005A5D7B" w:rsidRDefault="005A5D7B" w:rsidP="00985449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D7B" w:rsidRDefault="005A5D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D7B" w:rsidRDefault="005A5D7B">
      <w:r>
        <w:separator/>
      </w:r>
    </w:p>
  </w:footnote>
  <w:footnote w:type="continuationSeparator" w:id="0">
    <w:p w:rsidR="005A5D7B" w:rsidRDefault="005A5D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D7B" w:rsidRDefault="005A5D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D7B" w:rsidRPr="00C95147" w:rsidRDefault="005A5D7B" w:rsidP="00C95147">
    <w:pPr>
      <w:pStyle w:val="Header"/>
      <w:jc w:val="center"/>
      <w:rPr>
        <w:szCs w:val="24"/>
      </w:rPr>
    </w:pPr>
    <w:r w:rsidRPr="00D4503A">
      <w:rPr>
        <w:rStyle w:val="5pt"/>
        <w:rFonts w:ascii="Times New Roman" w:hAnsi="Times New Roman"/>
        <w:b w:val="0"/>
        <w:bCs/>
        <w:color w:val="000000"/>
        <w:sz w:val="24"/>
        <w:szCs w:val="24"/>
        <w:lang w:val="bg-BG" w:eastAsia="ru-RU"/>
      </w:rPr>
      <w:t>„</w:t>
    </w:r>
    <w:r w:rsidRPr="00D4503A">
      <w:rPr>
        <w:rStyle w:val="5pt"/>
        <w:rFonts w:ascii="Times New Roman" w:hAnsi="Times New Roman"/>
        <w:b w:val="0"/>
        <w:bCs/>
        <w:color w:val="000000"/>
        <w:sz w:val="24"/>
        <w:szCs w:val="24"/>
        <w:lang w:eastAsia="ru-RU"/>
      </w:rPr>
      <w:t>Доставка на компютърни конфигурации за общинска администрация</w:t>
    </w:r>
    <w:r>
      <w:rPr>
        <w:rStyle w:val="5pt"/>
        <w:rFonts w:ascii="Times New Roman" w:hAnsi="Times New Roman"/>
        <w:b w:val="0"/>
        <w:bCs/>
        <w:color w:val="000000"/>
        <w:sz w:val="24"/>
        <w:szCs w:val="24"/>
        <w:lang w:eastAsia="ru-RU"/>
      </w:rPr>
      <w:t xml:space="preserve"> </w:t>
    </w:r>
    <w:r w:rsidRPr="00D4503A">
      <w:rPr>
        <w:rStyle w:val="5pt"/>
        <w:rFonts w:ascii="Times New Roman" w:hAnsi="Times New Roman"/>
        <w:b w:val="0"/>
        <w:bCs/>
        <w:color w:val="000000"/>
        <w:sz w:val="24"/>
        <w:szCs w:val="24"/>
        <w:lang w:val="bg-BG" w:eastAsia="ru-RU"/>
      </w:rPr>
      <w:t xml:space="preserve">и </w:t>
    </w:r>
    <w:r w:rsidRPr="00D4503A">
      <w:rPr>
        <w:rStyle w:val="5pt"/>
        <w:rFonts w:ascii="Times New Roman" w:hAnsi="Times New Roman"/>
        <w:b w:val="0"/>
        <w:bCs/>
        <w:color w:val="000000"/>
        <w:sz w:val="24"/>
        <w:szCs w:val="24"/>
        <w:lang w:eastAsia="ru-RU"/>
      </w:rPr>
      <w:t>в населените места на общината по обособени позиции</w:t>
    </w:r>
    <w:r w:rsidRPr="00D4503A">
      <w:rPr>
        <w:rFonts w:ascii="Times New Roman" w:hAnsi="Times New Roman"/>
        <w:sz w:val="24"/>
        <w:szCs w:val="24"/>
        <w:lang w:val="bg-BG"/>
      </w:rPr>
      <w:t>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D7B" w:rsidRDefault="005A5D7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0C16"/>
    <w:rsid w:val="00005C0E"/>
    <w:rsid w:val="00022746"/>
    <w:rsid w:val="00075B16"/>
    <w:rsid w:val="0009718A"/>
    <w:rsid w:val="000D3DBE"/>
    <w:rsid w:val="000E3D95"/>
    <w:rsid w:val="001307A4"/>
    <w:rsid w:val="00140890"/>
    <w:rsid w:val="00147060"/>
    <w:rsid w:val="001500E5"/>
    <w:rsid w:val="0017648F"/>
    <w:rsid w:val="001D4192"/>
    <w:rsid w:val="001E765C"/>
    <w:rsid w:val="002316DD"/>
    <w:rsid w:val="00236FBB"/>
    <w:rsid w:val="00271CA6"/>
    <w:rsid w:val="002743A1"/>
    <w:rsid w:val="002775CA"/>
    <w:rsid w:val="002829E3"/>
    <w:rsid w:val="0028408F"/>
    <w:rsid w:val="00290A27"/>
    <w:rsid w:val="002D1967"/>
    <w:rsid w:val="002D47F7"/>
    <w:rsid w:val="002E2CDA"/>
    <w:rsid w:val="00340D4D"/>
    <w:rsid w:val="003551CF"/>
    <w:rsid w:val="00356AF0"/>
    <w:rsid w:val="00366CA1"/>
    <w:rsid w:val="003933DF"/>
    <w:rsid w:val="003A3ED8"/>
    <w:rsid w:val="003B683D"/>
    <w:rsid w:val="003B7573"/>
    <w:rsid w:val="003C2BF1"/>
    <w:rsid w:val="003D0241"/>
    <w:rsid w:val="00402E5C"/>
    <w:rsid w:val="004D1211"/>
    <w:rsid w:val="00525117"/>
    <w:rsid w:val="00543D76"/>
    <w:rsid w:val="005703A9"/>
    <w:rsid w:val="005A5D7B"/>
    <w:rsid w:val="005C32E3"/>
    <w:rsid w:val="005E1775"/>
    <w:rsid w:val="005F411F"/>
    <w:rsid w:val="005F69F0"/>
    <w:rsid w:val="00600625"/>
    <w:rsid w:val="006239E7"/>
    <w:rsid w:val="006242A6"/>
    <w:rsid w:val="00673DE0"/>
    <w:rsid w:val="00673E1F"/>
    <w:rsid w:val="006B0592"/>
    <w:rsid w:val="006B46D0"/>
    <w:rsid w:val="006E0859"/>
    <w:rsid w:val="006F479E"/>
    <w:rsid w:val="006F5C74"/>
    <w:rsid w:val="00713E5C"/>
    <w:rsid w:val="00760A96"/>
    <w:rsid w:val="00761C76"/>
    <w:rsid w:val="00784B9D"/>
    <w:rsid w:val="007A030A"/>
    <w:rsid w:val="007A5F6D"/>
    <w:rsid w:val="007B51DE"/>
    <w:rsid w:val="007D6FAF"/>
    <w:rsid w:val="00813E62"/>
    <w:rsid w:val="00816AB9"/>
    <w:rsid w:val="00826A50"/>
    <w:rsid w:val="0085204C"/>
    <w:rsid w:val="00857C45"/>
    <w:rsid w:val="00867E90"/>
    <w:rsid w:val="00894422"/>
    <w:rsid w:val="008A6EED"/>
    <w:rsid w:val="008C0E29"/>
    <w:rsid w:val="008C7D7B"/>
    <w:rsid w:val="008F1710"/>
    <w:rsid w:val="00934630"/>
    <w:rsid w:val="00966BFB"/>
    <w:rsid w:val="0097757F"/>
    <w:rsid w:val="00985449"/>
    <w:rsid w:val="00986E9F"/>
    <w:rsid w:val="009A1131"/>
    <w:rsid w:val="009D6E3F"/>
    <w:rsid w:val="009E2EB7"/>
    <w:rsid w:val="009F6EA9"/>
    <w:rsid w:val="00A01294"/>
    <w:rsid w:val="00A15D57"/>
    <w:rsid w:val="00A3157B"/>
    <w:rsid w:val="00A5007F"/>
    <w:rsid w:val="00A5764B"/>
    <w:rsid w:val="00A72F35"/>
    <w:rsid w:val="00A9268A"/>
    <w:rsid w:val="00AC4202"/>
    <w:rsid w:val="00AC4EBE"/>
    <w:rsid w:val="00AE05B3"/>
    <w:rsid w:val="00AE50C5"/>
    <w:rsid w:val="00B4068A"/>
    <w:rsid w:val="00BE49AB"/>
    <w:rsid w:val="00C14F1A"/>
    <w:rsid w:val="00C95147"/>
    <w:rsid w:val="00CA7D12"/>
    <w:rsid w:val="00CB2597"/>
    <w:rsid w:val="00CB338E"/>
    <w:rsid w:val="00CC466B"/>
    <w:rsid w:val="00D00D32"/>
    <w:rsid w:val="00D12EE9"/>
    <w:rsid w:val="00D31AA1"/>
    <w:rsid w:val="00D353F6"/>
    <w:rsid w:val="00D4503A"/>
    <w:rsid w:val="00D650C3"/>
    <w:rsid w:val="00D8496D"/>
    <w:rsid w:val="00D971D0"/>
    <w:rsid w:val="00DD1FBB"/>
    <w:rsid w:val="00DF35E6"/>
    <w:rsid w:val="00E21CB9"/>
    <w:rsid w:val="00E6690B"/>
    <w:rsid w:val="00E939F8"/>
    <w:rsid w:val="00EA5D0B"/>
    <w:rsid w:val="00EC1C86"/>
    <w:rsid w:val="00F13558"/>
    <w:rsid w:val="00F51A54"/>
    <w:rsid w:val="00F767CC"/>
    <w:rsid w:val="00F76A7A"/>
    <w:rsid w:val="00F84BA5"/>
    <w:rsid w:val="00FA27C5"/>
    <w:rsid w:val="00FC274D"/>
    <w:rsid w:val="00FE5C52"/>
    <w:rsid w:val="00FF3E18"/>
    <w:rsid w:val="00FF43B0"/>
    <w:rsid w:val="00FF5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C32E3"/>
    <w:rPr>
      <w:rFonts w:ascii="Times New Roman" w:eastAsia="Calibri" w:hAnsi="Times New Roman" w:cs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1967"/>
    <w:rPr>
      <w:rFonts w:ascii="Times New Roman" w:hAnsi="Times New Roman" w:cs="Times New Roman"/>
      <w:sz w:val="2"/>
      <w:lang w:val="en-US" w:eastAsia="en-US"/>
    </w:rPr>
  </w:style>
  <w:style w:type="paragraph" w:styleId="Header">
    <w:name w:val="header"/>
    <w:basedOn w:val="Normal"/>
    <w:link w:val="Head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2A6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2A6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D650C3"/>
    <w:rPr>
      <w:rFonts w:ascii="Times New Roman" w:hAnsi="Times New Roman" w:cs="Times New Roman"/>
      <w:sz w:val="24"/>
      <w:szCs w:val="24"/>
      <w:lang w:val="bg-BG"/>
    </w:rPr>
  </w:style>
  <w:style w:type="character" w:styleId="PageNumber">
    <w:name w:val="page number"/>
    <w:basedOn w:val="DefaultParagraphFont"/>
    <w:uiPriority w:val="99"/>
    <w:rsid w:val="00985449"/>
    <w:rPr>
      <w:rFonts w:cs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C95147"/>
    <w:rPr>
      <w:rFonts w:ascii="Arial" w:hAnsi="Arial"/>
      <w:b/>
      <w:spacing w:val="2"/>
      <w:sz w:val="1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98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697</Words>
  <Characters>3975</Characters>
  <Application>Microsoft Office Outlook</Application>
  <DocSecurity>0</DocSecurity>
  <Lines>0</Lines>
  <Paragraphs>0</Paragraphs>
  <ScaleCrop>false</ScaleCrop>
  <Company>XARA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2</dc:title>
  <dc:subject/>
  <dc:creator>staroselci</dc:creator>
  <cp:keywords/>
  <dc:description/>
  <cp:lastModifiedBy>ISKAR 7</cp:lastModifiedBy>
  <cp:revision>57</cp:revision>
  <cp:lastPrinted>2015-01-08T15:20:00Z</cp:lastPrinted>
  <dcterms:created xsi:type="dcterms:W3CDTF">2015-01-04T09:12:00Z</dcterms:created>
  <dcterms:modified xsi:type="dcterms:W3CDTF">2016-03-22T11:21:00Z</dcterms:modified>
</cp:coreProperties>
</file>